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B75C5" w14:textId="31FA866D" w:rsidR="007F6A3A" w:rsidRPr="00B266B0" w:rsidRDefault="007F6A3A" w:rsidP="007F6A3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006F0FB9" w:rsidRPr="006F0FB9">
        <w:rPr>
          <w:bCs/>
          <w:noProof w:val="0"/>
          <w:sz w:val="24"/>
          <w:szCs w:val="24"/>
        </w:rPr>
        <w:t>R2-1907190</w:t>
      </w:r>
    </w:p>
    <w:p w14:paraId="27DEB2BB" w14:textId="6C156675" w:rsidR="007F6A3A" w:rsidRDefault="007F6A3A" w:rsidP="007F6A3A">
      <w:pPr>
        <w:pStyle w:val="Header"/>
        <w:tabs>
          <w:tab w:val="right" w:pos="9639"/>
        </w:tabs>
        <w:rPr>
          <w:bCs/>
          <w:noProof w:val="0"/>
          <w:sz w:val="24"/>
          <w:szCs w:val="24"/>
        </w:rPr>
      </w:pPr>
      <w:r w:rsidRPr="00094568">
        <w:rPr>
          <w:rFonts w:eastAsia="SimSun"/>
          <w:bCs/>
          <w:sz w:val="24"/>
          <w:szCs w:val="24"/>
          <w:lang w:eastAsia="zh-CN"/>
        </w:rPr>
        <w:t>Reno, USA, 13 – 17 May 2019</w:t>
      </w:r>
      <w:r>
        <w:rPr>
          <w:rFonts w:eastAsia="SimSun"/>
          <w:bCs/>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63344C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31B" w:rsidRPr="006F0FB9">
        <w:rPr>
          <w:rFonts w:cs="Arial"/>
          <w:b/>
          <w:bCs/>
          <w:sz w:val="24"/>
          <w:lang w:eastAsia="ja-JP"/>
        </w:rPr>
        <w:t>11</w:t>
      </w:r>
      <w:r w:rsidR="002747EC" w:rsidRPr="006F0FB9">
        <w:rPr>
          <w:rFonts w:cs="Arial"/>
          <w:b/>
          <w:bCs/>
          <w:sz w:val="24"/>
          <w:lang w:eastAsia="ja-JP"/>
        </w:rPr>
        <w:t>.</w:t>
      </w:r>
      <w:r w:rsidR="0040331B" w:rsidRPr="006F0FB9">
        <w:rPr>
          <w:rFonts w:cs="Arial"/>
          <w:b/>
          <w:bCs/>
          <w:sz w:val="24"/>
          <w:lang w:eastAsia="ja-JP"/>
        </w:rPr>
        <w:t>1</w:t>
      </w:r>
      <w:r w:rsidR="002747EC" w:rsidRPr="006F0FB9">
        <w:rPr>
          <w:rFonts w:cs="Arial"/>
          <w:b/>
          <w:bCs/>
          <w:sz w:val="24"/>
          <w:lang w:eastAsia="ja-JP"/>
        </w:rPr>
        <w:t>.</w:t>
      </w:r>
      <w:r w:rsidR="006F0FB9" w:rsidRPr="006F0FB9">
        <w:rPr>
          <w:rFonts w:cs="Arial"/>
          <w:b/>
          <w:bCs/>
          <w:sz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E673A6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868A4">
        <w:rPr>
          <w:rFonts w:ascii="Arial" w:hAnsi="Arial" w:cs="Arial"/>
          <w:b/>
          <w:bCs/>
          <w:sz w:val="24"/>
        </w:rPr>
        <w:t>Next IAB hop id</w:t>
      </w:r>
      <w:r w:rsidR="00563F49">
        <w:rPr>
          <w:rFonts w:ascii="Arial" w:hAnsi="Arial" w:cs="Arial"/>
          <w:b/>
          <w:bCs/>
          <w:sz w:val="24"/>
        </w:rPr>
        <w:t>entification</w:t>
      </w:r>
      <w:bookmarkStart w:id="0" w:name="_GoBack"/>
      <w:bookmarkEnd w:id="0"/>
    </w:p>
    <w:p w14:paraId="3AC3A0B1" w14:textId="770AE50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4762F" w:rsidRPr="0004762F">
        <w:rPr>
          <w:rFonts w:ascii="Arial" w:hAnsi="Arial" w:cs="Arial"/>
          <w:b/>
          <w:bCs/>
          <w:sz w:val="24"/>
        </w:rPr>
        <w:t>NR_IAB-Core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04762F">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382DD0A" w14:textId="77777777" w:rsidR="009D064C" w:rsidRPr="006E13D1" w:rsidRDefault="009D064C" w:rsidP="009D064C">
      <w:pPr>
        <w:pStyle w:val="Heading1"/>
      </w:pPr>
      <w:r w:rsidRPr="006E13D1">
        <w:t>1</w:t>
      </w:r>
      <w:r w:rsidRPr="006E13D1">
        <w:tab/>
      </w:r>
      <w:r>
        <w:t>Introduction</w:t>
      </w:r>
    </w:p>
    <w:p w14:paraId="37055CA9" w14:textId="726E899E" w:rsidR="007F6A3A" w:rsidRDefault="00AB66AE" w:rsidP="001726AE">
      <w:r>
        <w:t xml:space="preserve">During RAN2#105bis meeting </w:t>
      </w:r>
      <w:proofErr w:type="gramStart"/>
      <w:r>
        <w:t>a number of</w:t>
      </w:r>
      <w:proofErr w:type="gramEnd"/>
      <w:r>
        <w:t xml:space="preserve"> agreements with respect to routing using the adaptation layer (BAP) were made: </w:t>
      </w:r>
    </w:p>
    <w:tbl>
      <w:tblPr>
        <w:tblStyle w:val="TableGrid"/>
        <w:tblW w:w="0" w:type="auto"/>
        <w:tblLook w:val="04A0" w:firstRow="1" w:lastRow="0" w:firstColumn="1" w:lastColumn="0" w:noHBand="0" w:noVBand="1"/>
      </w:tblPr>
      <w:tblGrid>
        <w:gridCol w:w="9631"/>
      </w:tblGrid>
      <w:tr w:rsidR="007F6A3A" w14:paraId="66C6EA48" w14:textId="77777777" w:rsidTr="007F6A3A">
        <w:tc>
          <w:tcPr>
            <w:tcW w:w="9631" w:type="dxa"/>
          </w:tcPr>
          <w:p w14:paraId="7816BA86" w14:textId="77777777" w:rsidR="007F6A3A" w:rsidRDefault="007F6A3A" w:rsidP="007F6A3A">
            <w:pPr>
              <w:pStyle w:val="Agreement"/>
            </w:pPr>
            <w:r w:rsidRPr="007D2221">
              <w:rPr>
                <w:lang w:eastAsia="ko-KR"/>
              </w:rPr>
              <w:t xml:space="preserve">Routing delivers a packet to a destination node by selecting a next backhaul link among given multiple backhaul links at an IAB node </w:t>
            </w:r>
            <w:r>
              <w:rPr>
                <w:lang w:eastAsia="ko-KR"/>
              </w:rPr>
              <w:t xml:space="preserve">and an IAB donor node </w:t>
            </w:r>
            <w:r w:rsidRPr="007D2221">
              <w:rPr>
                <w:lang w:eastAsia="ko-KR"/>
              </w:rPr>
              <w:t xml:space="preserve">as </w:t>
            </w:r>
            <w:r>
              <w:rPr>
                <w:lang w:eastAsia="ko-KR"/>
              </w:rPr>
              <w:t xml:space="preserve">a </w:t>
            </w:r>
            <w:r w:rsidRPr="007D2221">
              <w:rPr>
                <w:lang w:eastAsia="ko-KR"/>
              </w:rPr>
              <w:t>baseline.</w:t>
            </w:r>
          </w:p>
          <w:p w14:paraId="1AFE95E0" w14:textId="77777777" w:rsidR="007F6A3A" w:rsidRDefault="007F6A3A" w:rsidP="007F6A3A">
            <w:pPr>
              <w:pStyle w:val="Agreement"/>
            </w:pPr>
            <w:r>
              <w:rPr>
                <w:lang w:eastAsia="ko-KR"/>
              </w:rPr>
              <w:t>“</w:t>
            </w:r>
            <w:r w:rsidRPr="00E71A12">
              <w:rPr>
                <w:lang w:eastAsia="ko-KR"/>
              </w:rPr>
              <w:t xml:space="preserve">Destination IAB node/IAB donor-DU address” and “Specific path identifier” </w:t>
            </w:r>
            <w:r>
              <w:rPr>
                <w:lang w:eastAsia="ko-KR"/>
              </w:rPr>
              <w:t xml:space="preserve">(carried in the BAP) </w:t>
            </w:r>
            <w:r w:rsidRPr="00E71A12">
              <w:rPr>
                <w:lang w:eastAsia="ko-KR"/>
              </w:rPr>
              <w:t>are considered as candidate for route identifier for routing at an adaptation layer. Additional required information for routing is FFS</w:t>
            </w:r>
          </w:p>
          <w:p w14:paraId="33C87B22" w14:textId="77777777" w:rsidR="007F6A3A" w:rsidRDefault="007F6A3A" w:rsidP="007F6A3A">
            <w:pPr>
              <w:pStyle w:val="Agreement"/>
              <w:rPr>
                <w:lang w:eastAsia="ko-KR"/>
              </w:rPr>
            </w:pPr>
            <w:r>
              <w:rPr>
                <w:lang w:eastAsia="ko-KR"/>
              </w:rPr>
              <w:t>“</w:t>
            </w:r>
            <w:r w:rsidRPr="00E71A12">
              <w:rPr>
                <w:lang w:eastAsia="ko-KR"/>
              </w:rPr>
              <w:t xml:space="preserve">Destination IAB node/IAB donor-DU address” </w:t>
            </w:r>
            <w:r>
              <w:rPr>
                <w:lang w:eastAsia="ko-KR"/>
              </w:rPr>
              <w:t xml:space="preserve">and/or </w:t>
            </w:r>
            <w:r w:rsidRPr="00E71A12">
              <w:rPr>
                <w:lang w:eastAsia="ko-KR"/>
              </w:rPr>
              <w:t>“Specific path identifier” i</w:t>
            </w:r>
            <w:r>
              <w:rPr>
                <w:lang w:eastAsia="ko-KR"/>
              </w:rPr>
              <w:t xml:space="preserve">s unique within an IAB donor-CU. </w:t>
            </w:r>
          </w:p>
          <w:p w14:paraId="2D288924" w14:textId="77777777" w:rsidR="007F6A3A" w:rsidRDefault="007F6A3A" w:rsidP="007F6A3A">
            <w:pPr>
              <w:pStyle w:val="Agreement"/>
              <w:rPr>
                <w:lang w:eastAsia="ko-KR"/>
              </w:rPr>
            </w:pPr>
            <w:r>
              <w:rPr>
                <w:lang w:eastAsia="ko-KR"/>
              </w:rPr>
              <w:t xml:space="preserve">FFS what ID is used to identify the egress link (next hop link) in routing table. C-RNTI alone will not be used for this purpose. </w:t>
            </w:r>
          </w:p>
          <w:p w14:paraId="0721EFFD" w14:textId="77777777" w:rsidR="007F6A3A" w:rsidRDefault="007F6A3A" w:rsidP="007F6A3A">
            <w:pPr>
              <w:pStyle w:val="Agreement"/>
              <w:rPr>
                <w:lang w:eastAsia="ko-KR"/>
              </w:rPr>
            </w:pPr>
            <w:r>
              <w:rPr>
                <w:lang w:eastAsia="ko-KR"/>
              </w:rPr>
              <w:t>Load balancing by routing by Donor CU shall be possible</w:t>
            </w:r>
          </w:p>
          <w:p w14:paraId="4B53BEAE" w14:textId="18D0D5C7" w:rsidR="007F6A3A" w:rsidRDefault="007F6A3A" w:rsidP="007F6A3A">
            <w:pPr>
              <w:pStyle w:val="Agreement"/>
              <w:rPr>
                <w:lang w:eastAsia="ko-KR"/>
              </w:rPr>
            </w:pPr>
            <w:r>
              <w:rPr>
                <w:lang w:eastAsia="ko-KR"/>
              </w:rPr>
              <w:t>Local selection of path/route is done at link failure, other cases FFS</w:t>
            </w:r>
          </w:p>
        </w:tc>
      </w:tr>
    </w:tbl>
    <w:p w14:paraId="60BD80C4" w14:textId="7DE9D396" w:rsidR="007F6A3A" w:rsidRDefault="007F6A3A" w:rsidP="001726AE"/>
    <w:p w14:paraId="69970789" w14:textId="77777777" w:rsidR="00AC3ABA" w:rsidRDefault="00AB66AE" w:rsidP="001726AE">
      <w:r>
        <w:t xml:space="preserve">In this paper, we </w:t>
      </w:r>
      <w:r w:rsidR="00AC3ABA">
        <w:t>focus on the following open item:</w:t>
      </w:r>
    </w:p>
    <w:p w14:paraId="73979512" w14:textId="093EF6DF" w:rsidR="007F6A3A" w:rsidRPr="009D064C" w:rsidRDefault="00AC3ABA" w:rsidP="001726AE">
      <w:pPr>
        <w:pStyle w:val="Agreement"/>
        <w:rPr>
          <w:lang w:eastAsia="ko-KR"/>
        </w:rPr>
      </w:pPr>
      <w:r>
        <w:rPr>
          <w:lang w:eastAsia="ko-KR"/>
        </w:rPr>
        <w:t xml:space="preserve">FFS what ID is used to identify the egress link (next hop link) in routing table. C-RNTI alone will not be used for this purpose. </w:t>
      </w:r>
      <w:r w:rsidR="00F468C1">
        <w:t xml:space="preserve"> </w:t>
      </w:r>
    </w:p>
    <w:p w14:paraId="01AD768E" w14:textId="2950C83C" w:rsidR="009D064C" w:rsidRDefault="00626B3E" w:rsidP="009D064C">
      <w:pPr>
        <w:pStyle w:val="Heading1"/>
      </w:pPr>
      <w:r>
        <w:t>2</w:t>
      </w:r>
      <w:r w:rsidR="009D064C" w:rsidRPr="006E13D1">
        <w:tab/>
      </w:r>
      <w:r w:rsidR="00AC3ABA">
        <w:t>Discussion</w:t>
      </w:r>
    </w:p>
    <w:p w14:paraId="7AEE2F13" w14:textId="0172146D" w:rsidR="00AC3ABA" w:rsidRDefault="008A4118" w:rsidP="00F468C1">
      <w:r>
        <w:t xml:space="preserve">The basic routing operation which needs to be performed by each IAB node is to be able to determine to which of the connected IAB node to forward the received BAP PDU. In DL direction, this means that an IAB node needs to identify which of the MTs connected to it should receive the packet, i.e. destination / path identifier contained in the BAP header needs to be mapped to a certain MT. In UL direction on the other hand, IAB node needs to be able to identify which of IAB DUs it is connected to should receive the packet. </w:t>
      </w:r>
      <w:r w:rsidR="00F87CF9">
        <w:t>Th</w:t>
      </w:r>
      <w:r>
        <w:t>e</w:t>
      </w:r>
      <w:r w:rsidR="00F87CF9">
        <w:t xml:space="preserve"> question </w:t>
      </w:r>
      <w:r>
        <w:t xml:space="preserve">on how to identify the proper MT / DU </w:t>
      </w:r>
      <w:r w:rsidR="00EA387B">
        <w:t xml:space="preserve">has been already asked during the e-mail on routing and, as can be seen from the summary in [1], most of the companies preferred to use C-RNTI to identify the backhaul link related to the next IAB node. However, C-RNTI is only cell specific while a single IAB node can provide multiple cells and it may happen that the same C-RNTI is used for different IAB node </w:t>
      </w:r>
      <w:proofErr w:type="spellStart"/>
      <w:r w:rsidR="00EA387B">
        <w:t>MTs.</w:t>
      </w:r>
      <w:proofErr w:type="spellEnd"/>
      <w:r w:rsidR="00EA387B">
        <w:t xml:space="preserve"> That is why RAN2 excluded at least usage of C-RNTI alone. Therefore, either using C-RNTI in combination with another identifier or a different identifier</w:t>
      </w:r>
      <w:r>
        <w:t xml:space="preserve"> may be considered</w:t>
      </w:r>
      <w:r w:rsidR="00EA387B">
        <w:t>, e.g.</w:t>
      </w:r>
      <w:r>
        <w:t xml:space="preserve"> (as per options mentioned in [1])</w:t>
      </w:r>
      <w:r w:rsidR="00EA387B">
        <w:t>:</w:t>
      </w:r>
    </w:p>
    <w:p w14:paraId="0D443527" w14:textId="41624FA5" w:rsidR="00EA387B" w:rsidRDefault="00EA387B" w:rsidP="00EA387B">
      <w:pPr>
        <w:pStyle w:val="ListParagraph"/>
        <w:numPr>
          <w:ilvl w:val="0"/>
          <w:numId w:val="11"/>
        </w:numPr>
      </w:pPr>
      <w:r>
        <w:t>C-RNTI + cell ID</w:t>
      </w:r>
    </w:p>
    <w:p w14:paraId="739632FF" w14:textId="488531F0" w:rsidR="00EA387B" w:rsidRPr="008A4118" w:rsidRDefault="008A4118" w:rsidP="00EA387B">
      <w:pPr>
        <w:pStyle w:val="ListParagraph"/>
        <w:numPr>
          <w:ilvl w:val="0"/>
          <w:numId w:val="11"/>
        </w:numPr>
      </w:pPr>
      <w:proofErr w:type="spellStart"/>
      <w:r w:rsidRPr="008A4118">
        <w:t>gNB</w:t>
      </w:r>
      <w:proofErr w:type="spellEnd"/>
      <w:r w:rsidRPr="008A4118">
        <w:t>-</w:t>
      </w:r>
      <w:r>
        <w:t>D</w:t>
      </w:r>
      <w:r w:rsidRPr="008A4118">
        <w:t>U UE F1AP ID</w:t>
      </w:r>
      <w:r>
        <w:t xml:space="preserve"> and/or </w:t>
      </w:r>
      <w:proofErr w:type="spellStart"/>
      <w:r w:rsidRPr="008A4118">
        <w:rPr>
          <w:rFonts w:eastAsia="Batang"/>
          <w:bCs/>
        </w:rPr>
        <w:t>gNB</w:t>
      </w:r>
      <w:proofErr w:type="spellEnd"/>
      <w:r w:rsidRPr="008A4118">
        <w:rPr>
          <w:rFonts w:eastAsia="Batang"/>
          <w:bCs/>
        </w:rPr>
        <w:t>-CU</w:t>
      </w:r>
      <w:r w:rsidRPr="008A4118">
        <w:rPr>
          <w:bCs/>
        </w:rPr>
        <w:t xml:space="preserve"> UE F1AP ID</w:t>
      </w:r>
    </w:p>
    <w:p w14:paraId="38D9AA04" w14:textId="38CE493B" w:rsidR="008A4118" w:rsidRDefault="008A4118" w:rsidP="00EA387B">
      <w:pPr>
        <w:pStyle w:val="ListParagraph"/>
        <w:numPr>
          <w:ilvl w:val="0"/>
          <w:numId w:val="11"/>
        </w:numPr>
      </w:pPr>
      <w:r>
        <w:t>New identifier, e.g. IAB node ID</w:t>
      </w:r>
    </w:p>
    <w:p w14:paraId="386E1D2D" w14:textId="75C784F9" w:rsidR="00AC3ABA" w:rsidRDefault="00137A2C" w:rsidP="00F468C1">
      <w:r>
        <w:t xml:space="preserve">We will first discuss the second option, i.e. using </w:t>
      </w:r>
      <w:r w:rsidRPr="00137A2C">
        <w:t xml:space="preserve">gNB-DU UE F1AP ID and/or </w:t>
      </w:r>
      <w:proofErr w:type="spellStart"/>
      <w:r w:rsidRPr="00137A2C">
        <w:t>gNB</w:t>
      </w:r>
      <w:proofErr w:type="spellEnd"/>
      <w:r w:rsidRPr="00137A2C">
        <w:t>-CU UE F1AP ID</w:t>
      </w:r>
      <w:r>
        <w:t xml:space="preserve">. As per the definition in </w:t>
      </w:r>
      <w:r w:rsidR="00F67B95">
        <w:t>[2]</w:t>
      </w:r>
      <w:r w:rsidR="00071CFD">
        <w:t>:</w:t>
      </w:r>
    </w:p>
    <w:tbl>
      <w:tblPr>
        <w:tblStyle w:val="TableGrid"/>
        <w:tblW w:w="0" w:type="auto"/>
        <w:tblLook w:val="04A0" w:firstRow="1" w:lastRow="0" w:firstColumn="1" w:lastColumn="0" w:noHBand="0" w:noVBand="1"/>
      </w:tblPr>
      <w:tblGrid>
        <w:gridCol w:w="9631"/>
      </w:tblGrid>
      <w:tr w:rsidR="00071CFD" w14:paraId="4EF421C9" w14:textId="77777777" w:rsidTr="00071CFD">
        <w:tc>
          <w:tcPr>
            <w:tcW w:w="9631" w:type="dxa"/>
          </w:tcPr>
          <w:p w14:paraId="5BCD322E" w14:textId="77777777" w:rsidR="00071CFD" w:rsidRPr="00FF178A" w:rsidRDefault="00071CFD" w:rsidP="00071CFD">
            <w:pPr>
              <w:rPr>
                <w:rFonts w:eastAsia="SimSun"/>
                <w:b/>
                <w:lang w:eastAsia="zh-CN"/>
              </w:rPr>
            </w:pPr>
            <w:proofErr w:type="spellStart"/>
            <w:r w:rsidRPr="00FF178A">
              <w:rPr>
                <w:rFonts w:eastAsia="SimSun"/>
                <w:b/>
                <w:lang w:eastAsia="zh-CN"/>
              </w:rPr>
              <w:lastRenderedPageBreak/>
              <w:t>gNB</w:t>
            </w:r>
            <w:proofErr w:type="spellEnd"/>
            <w:r w:rsidRPr="00FF178A">
              <w:rPr>
                <w:rFonts w:eastAsia="SimSun"/>
                <w:b/>
                <w:lang w:eastAsia="zh-CN"/>
              </w:rPr>
              <w:t>-CU UE F1AP ID:</w:t>
            </w:r>
          </w:p>
          <w:p w14:paraId="6A0AFF7A" w14:textId="77777777" w:rsidR="00071CFD" w:rsidRPr="00FF178A" w:rsidRDefault="00071CFD" w:rsidP="00071CFD">
            <w:pPr>
              <w:pStyle w:val="B1"/>
              <w:ind w:left="567" w:firstLine="0"/>
            </w:pPr>
            <w:r w:rsidRPr="00FF178A">
              <w:t xml:space="preserve">A </w:t>
            </w:r>
            <w:proofErr w:type="spellStart"/>
            <w:r w:rsidRPr="00FF178A">
              <w:t>gNB</w:t>
            </w:r>
            <w:proofErr w:type="spellEnd"/>
            <w:r w:rsidRPr="00FF178A">
              <w:t xml:space="preserve">-CU UE F1AP ID shall be allocated </w:t>
            </w:r>
            <w:proofErr w:type="gramStart"/>
            <w:r w:rsidRPr="00FF178A">
              <w:t>so as to</w:t>
            </w:r>
            <w:proofErr w:type="gramEnd"/>
            <w:r w:rsidRPr="00FF178A">
              <w:t xml:space="preserve"> uniquely identify the UE over the F1 interface within a </w:t>
            </w:r>
            <w:proofErr w:type="spellStart"/>
            <w:r w:rsidRPr="00FF178A">
              <w:t>gNB</w:t>
            </w:r>
            <w:proofErr w:type="spellEnd"/>
            <w:r w:rsidRPr="00FF178A">
              <w:t xml:space="preserve">-CU. When a </w:t>
            </w:r>
            <w:proofErr w:type="spellStart"/>
            <w:r w:rsidRPr="00FF178A">
              <w:t>gNB</w:t>
            </w:r>
            <w:proofErr w:type="spellEnd"/>
            <w:r w:rsidRPr="00FF178A">
              <w:t xml:space="preserve">-DU receives a </w:t>
            </w:r>
            <w:proofErr w:type="spellStart"/>
            <w:r w:rsidRPr="00FF178A">
              <w:t>gNB</w:t>
            </w:r>
            <w:proofErr w:type="spellEnd"/>
            <w:r w:rsidRPr="00FF178A">
              <w:t xml:space="preserve">-CU UE F1AP ID it shall store it for the duration of the UE-associated logical F1-connection for this UE. The </w:t>
            </w:r>
            <w:proofErr w:type="spellStart"/>
            <w:r w:rsidRPr="00FF178A">
              <w:t>gNB</w:t>
            </w:r>
            <w:proofErr w:type="spellEnd"/>
            <w:r w:rsidRPr="00FF178A">
              <w:t xml:space="preserve">-CU UE F1AP ID shall be unique within the </w:t>
            </w:r>
            <w:proofErr w:type="spellStart"/>
            <w:r w:rsidRPr="00FF178A">
              <w:t>gNB</w:t>
            </w:r>
            <w:proofErr w:type="spellEnd"/>
            <w:r w:rsidRPr="00FF178A">
              <w:t>-CU logical node.</w:t>
            </w:r>
          </w:p>
          <w:p w14:paraId="42F7D352" w14:textId="77777777" w:rsidR="00071CFD" w:rsidRPr="00FF178A" w:rsidRDefault="00071CFD" w:rsidP="00071CFD">
            <w:pPr>
              <w:spacing w:before="100" w:beforeAutospacing="1" w:after="100" w:afterAutospacing="1"/>
              <w:rPr>
                <w:lang w:eastAsia="ja-JP"/>
              </w:rPr>
            </w:pPr>
            <w:proofErr w:type="spellStart"/>
            <w:r w:rsidRPr="00FF178A">
              <w:rPr>
                <w:rStyle w:val="Strong"/>
                <w:lang w:eastAsia="zh-CN"/>
              </w:rPr>
              <w:t>gNB</w:t>
            </w:r>
            <w:proofErr w:type="spellEnd"/>
            <w:r w:rsidRPr="00FF178A">
              <w:rPr>
                <w:rStyle w:val="Strong"/>
                <w:lang w:eastAsia="zh-CN"/>
              </w:rPr>
              <w:t>-DU UE F1AP ID:</w:t>
            </w:r>
          </w:p>
          <w:p w14:paraId="6C7B3D86" w14:textId="734EC4E8" w:rsidR="00071CFD" w:rsidRDefault="00071CFD" w:rsidP="00071CFD">
            <w:pPr>
              <w:ind w:left="567"/>
            </w:pPr>
            <w:r w:rsidRPr="00FF178A">
              <w:t xml:space="preserve">A </w:t>
            </w:r>
            <w:proofErr w:type="spellStart"/>
            <w:r w:rsidRPr="00FF178A">
              <w:t>gNB</w:t>
            </w:r>
            <w:proofErr w:type="spellEnd"/>
            <w:r w:rsidRPr="00FF178A">
              <w:t xml:space="preserve">-DU UE F1AP ID shall be allocated </w:t>
            </w:r>
            <w:proofErr w:type="gramStart"/>
            <w:r w:rsidRPr="00FF178A">
              <w:t>so as to</w:t>
            </w:r>
            <w:proofErr w:type="gramEnd"/>
            <w:r w:rsidRPr="00FF178A">
              <w:t xml:space="preserve"> uniquely identify the UE over the F1 interface within a </w:t>
            </w:r>
            <w:proofErr w:type="spellStart"/>
            <w:r w:rsidRPr="00FF178A">
              <w:t>gNB</w:t>
            </w:r>
            <w:proofErr w:type="spellEnd"/>
            <w:r w:rsidRPr="00FF178A">
              <w:t xml:space="preserve">-DU. When a </w:t>
            </w:r>
            <w:proofErr w:type="spellStart"/>
            <w:r w:rsidRPr="00FF178A">
              <w:t>gNB</w:t>
            </w:r>
            <w:proofErr w:type="spellEnd"/>
            <w:r w:rsidRPr="00FF178A">
              <w:t xml:space="preserve">-CU receives a </w:t>
            </w:r>
            <w:proofErr w:type="spellStart"/>
            <w:r w:rsidRPr="00FF178A">
              <w:t>gNB</w:t>
            </w:r>
            <w:proofErr w:type="spellEnd"/>
            <w:r w:rsidRPr="00FF178A">
              <w:t xml:space="preserve">-DU UE F1AP ID it shall store it for the duration of the UE-associated logical F1-connection for this UE. The </w:t>
            </w:r>
            <w:proofErr w:type="spellStart"/>
            <w:r w:rsidRPr="00FF178A">
              <w:t>gNB</w:t>
            </w:r>
            <w:proofErr w:type="spellEnd"/>
            <w:r w:rsidRPr="00FF178A">
              <w:t xml:space="preserve">-DU UE F1AP ID shall be unique within the </w:t>
            </w:r>
            <w:proofErr w:type="spellStart"/>
            <w:r w:rsidRPr="00FF178A">
              <w:t>gNB</w:t>
            </w:r>
            <w:proofErr w:type="spellEnd"/>
            <w:r w:rsidRPr="00FF178A">
              <w:t>-DU logical node.</w:t>
            </w:r>
          </w:p>
        </w:tc>
      </w:tr>
    </w:tbl>
    <w:p w14:paraId="70664460" w14:textId="2FE4FD48" w:rsidR="00071CFD" w:rsidRDefault="00071CFD" w:rsidP="00F468C1"/>
    <w:p w14:paraId="7ED57683" w14:textId="4DE48F10" w:rsidR="00071CFD" w:rsidRDefault="00071CFD" w:rsidP="00F468C1">
      <w:r>
        <w:t xml:space="preserve">Based on this description, </w:t>
      </w:r>
      <w:proofErr w:type="gramStart"/>
      <w:r>
        <w:t>it can be seen that the</w:t>
      </w:r>
      <w:proofErr w:type="gramEnd"/>
      <w:r>
        <w:t xml:space="preserve"> </w:t>
      </w:r>
      <w:proofErr w:type="spellStart"/>
      <w:r>
        <w:t>gNB</w:t>
      </w:r>
      <w:proofErr w:type="spellEnd"/>
      <w:r>
        <w:t xml:space="preserve">-DU uses </w:t>
      </w:r>
      <w:proofErr w:type="spellStart"/>
      <w:r w:rsidRPr="00071CFD">
        <w:t>gNB</w:t>
      </w:r>
      <w:proofErr w:type="spellEnd"/>
      <w:r w:rsidRPr="00071CFD">
        <w:t>-DU UE F1AP ID</w:t>
      </w:r>
      <w:r>
        <w:t xml:space="preserve"> to uniquely identify UEs connected to it. This identifier is assigned by the </w:t>
      </w:r>
      <w:proofErr w:type="spellStart"/>
      <w:r>
        <w:t>gNB</w:t>
      </w:r>
      <w:proofErr w:type="spellEnd"/>
      <w:r>
        <w:t xml:space="preserve">-DU and informed to the </w:t>
      </w:r>
      <w:proofErr w:type="spellStart"/>
      <w:r>
        <w:t>gNB</w:t>
      </w:r>
      <w:proofErr w:type="spellEnd"/>
      <w:r>
        <w:t xml:space="preserve">-CU, which associates it to the </w:t>
      </w:r>
      <w:proofErr w:type="spellStart"/>
      <w:r w:rsidRPr="00071CFD">
        <w:t>gNB</w:t>
      </w:r>
      <w:proofErr w:type="spellEnd"/>
      <w:r w:rsidRPr="00071CFD">
        <w:t>-</w:t>
      </w:r>
      <w:r>
        <w:t>C</w:t>
      </w:r>
      <w:r w:rsidRPr="00071CFD">
        <w:t>U UE F1AP ID</w:t>
      </w:r>
      <w:r>
        <w:t xml:space="preserve"> provided to the </w:t>
      </w:r>
      <w:proofErr w:type="spellStart"/>
      <w:r>
        <w:t>gNB</w:t>
      </w:r>
      <w:proofErr w:type="spellEnd"/>
      <w:r>
        <w:t xml:space="preserve">-DU. It should be however noted that those identifiers are stored by the </w:t>
      </w:r>
      <w:proofErr w:type="spellStart"/>
      <w:r>
        <w:t>gNB</w:t>
      </w:r>
      <w:proofErr w:type="spellEnd"/>
      <w:r>
        <w:t xml:space="preserve">-DU only for the UEs, which have a connection with it. Thus, </w:t>
      </w:r>
      <w:proofErr w:type="spellStart"/>
      <w:r w:rsidRPr="00071CFD">
        <w:t>gNB</w:t>
      </w:r>
      <w:proofErr w:type="spellEnd"/>
      <w:r w:rsidRPr="00071CFD">
        <w:t>-DU UE F1AP ID</w:t>
      </w:r>
      <w:r>
        <w:t xml:space="preserve"> could be used to identify the UE in the DL direction, but since the IAB node DU does not know </w:t>
      </w:r>
      <w:proofErr w:type="spellStart"/>
      <w:r w:rsidRPr="00071CFD">
        <w:t>gNB</w:t>
      </w:r>
      <w:proofErr w:type="spellEnd"/>
      <w:r w:rsidRPr="00071CFD">
        <w:t>-</w:t>
      </w:r>
      <w:r>
        <w:t>C</w:t>
      </w:r>
      <w:r w:rsidRPr="00071CFD">
        <w:t>U UE F1AP ID</w:t>
      </w:r>
      <w:r>
        <w:t xml:space="preserve"> of its parents’ MT, it cannot be used for UL link identification.</w:t>
      </w:r>
    </w:p>
    <w:p w14:paraId="545129A9" w14:textId="1B5B628D" w:rsidR="00071CFD" w:rsidRDefault="00071CFD" w:rsidP="00F468C1">
      <w:pPr>
        <w:rPr>
          <w:b/>
        </w:rPr>
      </w:pPr>
      <w:r>
        <w:rPr>
          <w:b/>
        </w:rPr>
        <w:t xml:space="preserve">Observation 1: </w:t>
      </w:r>
      <w:proofErr w:type="spellStart"/>
      <w:r w:rsidRPr="00071CFD">
        <w:rPr>
          <w:b/>
        </w:rPr>
        <w:t>gNB</w:t>
      </w:r>
      <w:proofErr w:type="spellEnd"/>
      <w:r w:rsidRPr="00071CFD">
        <w:rPr>
          <w:b/>
        </w:rPr>
        <w:t>-DU UE F1AP ID</w:t>
      </w:r>
      <w:r>
        <w:rPr>
          <w:b/>
        </w:rPr>
        <w:t xml:space="preserve"> can be used for next hop identification</w:t>
      </w:r>
      <w:r w:rsidR="00F01FD9">
        <w:rPr>
          <w:b/>
        </w:rPr>
        <w:t xml:space="preserve"> in DL direction</w:t>
      </w:r>
      <w:r>
        <w:rPr>
          <w:b/>
        </w:rPr>
        <w:t xml:space="preserve">, but neither </w:t>
      </w:r>
      <w:proofErr w:type="spellStart"/>
      <w:r w:rsidRPr="00071CFD">
        <w:rPr>
          <w:b/>
        </w:rPr>
        <w:t>gNB</w:t>
      </w:r>
      <w:proofErr w:type="spellEnd"/>
      <w:r w:rsidRPr="00071CFD">
        <w:rPr>
          <w:b/>
        </w:rPr>
        <w:t>-DU UE F1AP ID</w:t>
      </w:r>
      <w:r>
        <w:rPr>
          <w:b/>
        </w:rPr>
        <w:t xml:space="preserve"> nor </w:t>
      </w:r>
      <w:proofErr w:type="spellStart"/>
      <w:r w:rsidRPr="00071CFD">
        <w:rPr>
          <w:b/>
        </w:rPr>
        <w:t>gNB</w:t>
      </w:r>
      <w:proofErr w:type="spellEnd"/>
      <w:r w:rsidRPr="00071CFD">
        <w:rPr>
          <w:b/>
        </w:rPr>
        <w:t>-</w:t>
      </w:r>
      <w:r>
        <w:rPr>
          <w:b/>
        </w:rPr>
        <w:t>C</w:t>
      </w:r>
      <w:r w:rsidRPr="00071CFD">
        <w:rPr>
          <w:b/>
        </w:rPr>
        <w:t>U UE F1AP ID</w:t>
      </w:r>
      <w:r>
        <w:rPr>
          <w:b/>
        </w:rPr>
        <w:t xml:space="preserve"> are useful for next hop identification in UL</w:t>
      </w:r>
      <w:r w:rsidR="00F01FD9">
        <w:rPr>
          <w:b/>
        </w:rPr>
        <w:t xml:space="preserve"> direction.</w:t>
      </w:r>
    </w:p>
    <w:p w14:paraId="482131DF" w14:textId="1D222600" w:rsidR="00EB3D0E" w:rsidRDefault="00EB3D0E" w:rsidP="00F468C1">
      <w:r w:rsidRPr="00EB3D0E">
        <w:t>The f</w:t>
      </w:r>
      <w:r>
        <w:t xml:space="preserve">irst option, i.e. C-RNTI + cell ID (PCI) seems to be a viable option for both UL and DL directions. In DL direction, IAB node would first determine to which cell the </w:t>
      </w:r>
      <w:r>
        <w:t>MT</w:t>
      </w:r>
      <w:r w:rsidR="00FC6CB3">
        <w:t>,</w:t>
      </w:r>
      <w:r>
        <w:t xml:space="preserve"> </w:t>
      </w:r>
      <w:r w:rsidR="008E27EF">
        <w:t xml:space="preserve">where </w:t>
      </w:r>
      <w:r>
        <w:t>the packet is supposed to be forwarded</w:t>
      </w:r>
      <w:r w:rsidR="00FC6CB3">
        <w:t>,</w:t>
      </w:r>
      <w:r>
        <w:t xml:space="preserve"> is connected to and then based on C-RNTI it would choose the proper MT. In UL direction, the MT would determine where to send the packet based on the indicated PCI.</w:t>
      </w:r>
    </w:p>
    <w:p w14:paraId="3517146C" w14:textId="37C97D15" w:rsidR="00364DC9" w:rsidRDefault="00364DC9" w:rsidP="00F468C1">
      <w:pPr>
        <w:rPr>
          <w:b/>
        </w:rPr>
      </w:pPr>
      <w:r>
        <w:rPr>
          <w:b/>
        </w:rPr>
        <w:t>Observation 2: C-RNTI + PCI can be used to identify the backhaul link in both UL and DL directions.</w:t>
      </w:r>
    </w:p>
    <w:p w14:paraId="47D06BB1" w14:textId="057FEEB9" w:rsidR="00364DC9" w:rsidRDefault="00364DC9" w:rsidP="00F468C1">
      <w:r>
        <w:t xml:space="preserve">One of using C-RNTI+PCI mentioned in [1] is that when the topology is updated and IAB node connects to a new parent, the routing tables would have to be modified for practically all the entries in the migrating IAB node </w:t>
      </w:r>
      <w:proofErr w:type="gramStart"/>
      <w:r>
        <w:t>and also</w:t>
      </w:r>
      <w:proofErr w:type="gramEnd"/>
      <w:r>
        <w:t xml:space="preserve"> in the CU before providing them to a new parent node. To avoid this issue, it would be beneficial to make the next hop identifier transparent for the routing configuration. This can be achieved by using an IAB node ID, </w:t>
      </w:r>
      <w:proofErr w:type="gramStart"/>
      <w:r>
        <w:t>similar to</w:t>
      </w:r>
      <w:proofErr w:type="gramEnd"/>
      <w:r>
        <w:t xml:space="preserve"> the one proposed for destination IAB node address in [3]</w:t>
      </w:r>
      <w:r w:rsidR="00714C91">
        <w:t xml:space="preserve">, to identify </w:t>
      </w:r>
      <w:r w:rsidR="002B2B64">
        <w:t xml:space="preserve">the next hop / backhaul link to forward the packet to. Donor-CU would have to only provide the mapping of C-RNTI+PCI to IAB node ID to IAB nodes while configuring routing. In case the IAB node migrates to another parent node, the same routing entries can be configured to the new parent with just an update of C-RNTI+PCI to IAB node ID mapping. </w:t>
      </w:r>
    </w:p>
    <w:p w14:paraId="17F5DBA4" w14:textId="4CC08195" w:rsidR="002B2B64" w:rsidRDefault="002B2B64" w:rsidP="00F468C1">
      <w:pPr>
        <w:rPr>
          <w:b/>
        </w:rPr>
      </w:pPr>
      <w:r>
        <w:rPr>
          <w:b/>
        </w:rPr>
        <w:t>Observation 3: Usage of IAB node ID with Donor-CU configuring IAB node ID to C-RNTI+PCI mapping can be used for next hop / backhaul link identification without the issue of routing tables update during IAB node migration to a new parent node.</w:t>
      </w:r>
    </w:p>
    <w:p w14:paraId="10381A55" w14:textId="477F273C" w:rsidR="002B2B64" w:rsidRDefault="002B2B64" w:rsidP="00F468C1">
      <w:r w:rsidRPr="002B2B64">
        <w:t>We therefore propose the following:</w:t>
      </w:r>
    </w:p>
    <w:p w14:paraId="741116CA" w14:textId="2FD56122" w:rsidR="002B2B64" w:rsidRDefault="002B2B64" w:rsidP="00F468C1">
      <w:pPr>
        <w:rPr>
          <w:b/>
        </w:rPr>
      </w:pPr>
      <w:r>
        <w:rPr>
          <w:b/>
        </w:rPr>
        <w:t>Proposal 1: IAB node identifier is used to identify the next hop / backhaul link for packet routing for both UL and DL directions.</w:t>
      </w:r>
    </w:p>
    <w:p w14:paraId="27FC28D3" w14:textId="215B300C" w:rsidR="002B2B64" w:rsidRPr="002B2B64" w:rsidRDefault="002B2B64" w:rsidP="00F468C1">
      <w:pPr>
        <w:rPr>
          <w:b/>
        </w:rPr>
      </w:pPr>
      <w:r w:rsidRPr="002B2B64">
        <w:rPr>
          <w:b/>
        </w:rPr>
        <w:t>Prop</w:t>
      </w:r>
      <w:r>
        <w:rPr>
          <w:b/>
        </w:rPr>
        <w:t>osal 2: Mapping of IAB node identifier to C-RNTI+PCI is configured in IAB node by Donor CU together with routing configuration.</w:t>
      </w:r>
    </w:p>
    <w:p w14:paraId="44977C92" w14:textId="56756DD9" w:rsidR="00EA387B" w:rsidRDefault="00954DFD" w:rsidP="00954DFD">
      <w:pPr>
        <w:pStyle w:val="Heading1"/>
      </w:pPr>
      <w:r>
        <w:t>3</w:t>
      </w:r>
      <w:r>
        <w:tab/>
        <w:t>Summary</w:t>
      </w:r>
    </w:p>
    <w:p w14:paraId="72040D2C" w14:textId="5B9474BD" w:rsidR="00954DFD" w:rsidRDefault="00954DFD" w:rsidP="00954DFD">
      <w:r>
        <w:t>The following is observed in the paper with respect to different ways of identifying next hop / backhaul link for routing using BAP:</w:t>
      </w:r>
    </w:p>
    <w:p w14:paraId="541B2356" w14:textId="77777777" w:rsidR="00954DFD" w:rsidRDefault="00954DFD" w:rsidP="00954DFD">
      <w:pPr>
        <w:rPr>
          <w:b/>
        </w:rPr>
      </w:pPr>
      <w:r>
        <w:rPr>
          <w:b/>
        </w:rPr>
        <w:t xml:space="preserve">Observation 1: </w:t>
      </w:r>
      <w:proofErr w:type="spellStart"/>
      <w:r w:rsidRPr="00071CFD">
        <w:rPr>
          <w:b/>
        </w:rPr>
        <w:t>gNB</w:t>
      </w:r>
      <w:proofErr w:type="spellEnd"/>
      <w:r w:rsidRPr="00071CFD">
        <w:rPr>
          <w:b/>
        </w:rPr>
        <w:t>-DU UE F1AP ID</w:t>
      </w:r>
      <w:r>
        <w:rPr>
          <w:b/>
        </w:rPr>
        <w:t xml:space="preserve"> can be used for next hop identification in DL direction, but neither </w:t>
      </w:r>
      <w:proofErr w:type="spellStart"/>
      <w:r w:rsidRPr="00071CFD">
        <w:rPr>
          <w:b/>
        </w:rPr>
        <w:t>gNB</w:t>
      </w:r>
      <w:proofErr w:type="spellEnd"/>
      <w:r w:rsidRPr="00071CFD">
        <w:rPr>
          <w:b/>
        </w:rPr>
        <w:t>-DU UE F1AP ID</w:t>
      </w:r>
      <w:r>
        <w:rPr>
          <w:b/>
        </w:rPr>
        <w:t xml:space="preserve"> nor </w:t>
      </w:r>
      <w:proofErr w:type="spellStart"/>
      <w:r w:rsidRPr="00071CFD">
        <w:rPr>
          <w:b/>
        </w:rPr>
        <w:t>gNB</w:t>
      </w:r>
      <w:proofErr w:type="spellEnd"/>
      <w:r w:rsidRPr="00071CFD">
        <w:rPr>
          <w:b/>
        </w:rPr>
        <w:t>-</w:t>
      </w:r>
      <w:r>
        <w:rPr>
          <w:b/>
        </w:rPr>
        <w:t>C</w:t>
      </w:r>
      <w:r w:rsidRPr="00071CFD">
        <w:rPr>
          <w:b/>
        </w:rPr>
        <w:t>U UE F1AP ID</w:t>
      </w:r>
      <w:r>
        <w:rPr>
          <w:b/>
        </w:rPr>
        <w:t xml:space="preserve"> are useful for next hop identification in UL direction.</w:t>
      </w:r>
    </w:p>
    <w:p w14:paraId="30277D26" w14:textId="77777777" w:rsidR="00954DFD" w:rsidRDefault="00954DFD" w:rsidP="00954DFD">
      <w:pPr>
        <w:rPr>
          <w:b/>
        </w:rPr>
      </w:pPr>
      <w:r>
        <w:rPr>
          <w:b/>
        </w:rPr>
        <w:t>Observation 2: C-RNTI + PCI can be used to identify the backhaul link in both UL and DL directions.</w:t>
      </w:r>
    </w:p>
    <w:p w14:paraId="75F8EBA6" w14:textId="77777777" w:rsidR="00954DFD" w:rsidRDefault="00954DFD" w:rsidP="00954DFD">
      <w:pPr>
        <w:rPr>
          <w:b/>
        </w:rPr>
      </w:pPr>
      <w:r>
        <w:rPr>
          <w:b/>
        </w:rPr>
        <w:lastRenderedPageBreak/>
        <w:t>Observation 3: Usage of IAB node ID with Donor-CU configuring IAB node ID to C-RNTI+PCI mapping can be used for next hop / backhaul link identification without the issue of routing tables update during IAB node migration to a new parent node.</w:t>
      </w:r>
    </w:p>
    <w:p w14:paraId="694F6BEC" w14:textId="0ED9620F" w:rsidR="00954DFD" w:rsidRDefault="00954DFD" w:rsidP="00954DFD">
      <w:r>
        <w:t>Based on the observations it is proposed to agree on the following:</w:t>
      </w:r>
    </w:p>
    <w:p w14:paraId="6D38BEC2" w14:textId="77777777" w:rsidR="00954DFD" w:rsidRDefault="00954DFD" w:rsidP="00954DFD">
      <w:pPr>
        <w:rPr>
          <w:b/>
        </w:rPr>
      </w:pPr>
      <w:r>
        <w:rPr>
          <w:b/>
        </w:rPr>
        <w:t>Proposal 1: IAB node identifier is used to identify the next hop / backhaul link for packet routing for both UL and DL directions.</w:t>
      </w:r>
    </w:p>
    <w:p w14:paraId="34FAF9E2" w14:textId="77777777" w:rsidR="00954DFD" w:rsidRPr="002B2B64" w:rsidRDefault="00954DFD" w:rsidP="00954DFD">
      <w:pPr>
        <w:rPr>
          <w:b/>
        </w:rPr>
      </w:pPr>
      <w:r w:rsidRPr="002B2B64">
        <w:rPr>
          <w:b/>
        </w:rPr>
        <w:t>Prop</w:t>
      </w:r>
      <w:r>
        <w:rPr>
          <w:b/>
        </w:rPr>
        <w:t>osal 2: Mapping of IAB node identifier to C-RNTI+PCI is configured in IAB node by Donor CU together with routing configuration.</w:t>
      </w:r>
    </w:p>
    <w:p w14:paraId="4E3290AB" w14:textId="77777777" w:rsidR="00954DFD" w:rsidRPr="00EA387B" w:rsidRDefault="00954DFD" w:rsidP="00EA387B">
      <w:pPr>
        <w:rPr>
          <w:b/>
        </w:rPr>
      </w:pPr>
    </w:p>
    <w:p w14:paraId="35F222F4" w14:textId="37C2EACB" w:rsidR="00080512" w:rsidRDefault="00EA387B" w:rsidP="00EA387B">
      <w:pPr>
        <w:pStyle w:val="Heading1"/>
      </w:pPr>
      <w:r>
        <w:t>References</w:t>
      </w:r>
    </w:p>
    <w:p w14:paraId="4BB6515D" w14:textId="36AD4BD4" w:rsidR="00EA387B" w:rsidRDefault="00EA387B" w:rsidP="00EA387B">
      <w:pPr>
        <w:pStyle w:val="ListParagraph"/>
        <w:numPr>
          <w:ilvl w:val="0"/>
          <w:numId w:val="10"/>
        </w:numPr>
      </w:pPr>
      <w:r w:rsidRPr="00EA387B">
        <w:t>R2-1905063</w:t>
      </w:r>
      <w:r>
        <w:t xml:space="preserve">, </w:t>
      </w:r>
      <w:r w:rsidRPr="00EA387B">
        <w:rPr>
          <w:i/>
        </w:rPr>
        <w:t>Summary of email discussion [105#</w:t>
      </w:r>
      <w:proofErr w:type="gramStart"/>
      <w:r w:rsidRPr="00EA387B">
        <w:rPr>
          <w:i/>
        </w:rPr>
        <w:t>46][</w:t>
      </w:r>
      <w:proofErr w:type="gramEnd"/>
      <w:r w:rsidRPr="00EA387B">
        <w:rPr>
          <w:i/>
        </w:rPr>
        <w:t>IAB] Routing</w:t>
      </w:r>
      <w:r>
        <w:t xml:space="preserve">, </w:t>
      </w:r>
      <w:r w:rsidRPr="00EA387B">
        <w:t>LG Electronics Inc.</w:t>
      </w:r>
    </w:p>
    <w:p w14:paraId="3142CD99" w14:textId="1A31FFCE" w:rsidR="00F67B95" w:rsidRPr="00364DC9" w:rsidRDefault="00F67B95" w:rsidP="000428CF">
      <w:pPr>
        <w:pStyle w:val="ListParagraph"/>
        <w:numPr>
          <w:ilvl w:val="0"/>
          <w:numId w:val="10"/>
        </w:numPr>
      </w:pPr>
      <w:r>
        <w:t xml:space="preserve">3GPP TS 38.401, </w:t>
      </w:r>
      <w:r w:rsidRPr="00F67B95">
        <w:rPr>
          <w:i/>
        </w:rPr>
        <w:t>NG-RAN; Architecture description</w:t>
      </w:r>
    </w:p>
    <w:p w14:paraId="0B2F486C" w14:textId="1C79ED82" w:rsidR="00364DC9" w:rsidRPr="00EA387B" w:rsidRDefault="006F0FB9" w:rsidP="000428CF">
      <w:pPr>
        <w:pStyle w:val="ListParagraph"/>
        <w:numPr>
          <w:ilvl w:val="0"/>
          <w:numId w:val="10"/>
        </w:numPr>
      </w:pPr>
      <w:r w:rsidRPr="006F0FB9">
        <w:t>R2-1907189</w:t>
      </w:r>
      <w:r w:rsidR="00364DC9">
        <w:t xml:space="preserve">, </w:t>
      </w:r>
      <w:r w:rsidR="00364DC9" w:rsidRPr="00364DC9">
        <w:rPr>
          <w:i/>
        </w:rPr>
        <w:t>Routing with BAP</w:t>
      </w:r>
      <w:r w:rsidR="00364DC9">
        <w:t xml:space="preserve">, </w:t>
      </w:r>
      <w:r w:rsidR="00364DC9" w:rsidRPr="00364DC9">
        <w:t>Nokia, Nokia Shanghai Bell</w:t>
      </w:r>
    </w:p>
    <w:sectPr w:rsidR="00364DC9" w:rsidRPr="00EA387B" w:rsidSect="00006E8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CFEED" w14:textId="77777777" w:rsidR="00BE5FE3" w:rsidRDefault="00BE5FE3">
      <w:r>
        <w:separator/>
      </w:r>
    </w:p>
  </w:endnote>
  <w:endnote w:type="continuationSeparator" w:id="0">
    <w:p w14:paraId="7452C6BA" w14:textId="77777777" w:rsidR="00BE5FE3" w:rsidRDefault="00BE5FE3">
      <w:r>
        <w:continuationSeparator/>
      </w:r>
    </w:p>
  </w:endnote>
  <w:endnote w:type="continuationNotice" w:id="1">
    <w:p w14:paraId="3474403F" w14:textId="77777777" w:rsidR="00BE5FE3" w:rsidRDefault="00BE5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E85C17" w:rsidRDefault="00E85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E85C17" w:rsidRDefault="00E85C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E85C17" w:rsidRDefault="00E85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87D49" w14:textId="77777777" w:rsidR="00BE5FE3" w:rsidRDefault="00BE5FE3">
      <w:r>
        <w:separator/>
      </w:r>
    </w:p>
  </w:footnote>
  <w:footnote w:type="continuationSeparator" w:id="0">
    <w:p w14:paraId="2F423B0A" w14:textId="77777777" w:rsidR="00BE5FE3" w:rsidRDefault="00BE5FE3">
      <w:r>
        <w:continuationSeparator/>
      </w:r>
    </w:p>
  </w:footnote>
  <w:footnote w:type="continuationNotice" w:id="1">
    <w:p w14:paraId="137FB9A3" w14:textId="77777777" w:rsidR="00BE5FE3" w:rsidRDefault="00BE5F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E85C17" w:rsidRDefault="00E85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E85C17" w:rsidRDefault="00E85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E85C17" w:rsidRDefault="00E85C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40668F"/>
    <w:multiLevelType w:val="hybridMultilevel"/>
    <w:tmpl w:val="8910B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A5526"/>
    <w:multiLevelType w:val="hybridMultilevel"/>
    <w:tmpl w:val="3134E50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DB1691"/>
    <w:multiLevelType w:val="hybridMultilevel"/>
    <w:tmpl w:val="BDFE477C"/>
    <w:lvl w:ilvl="0" w:tplc="AA4EF4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AEC037A"/>
    <w:multiLevelType w:val="hybridMultilevel"/>
    <w:tmpl w:val="8ACC3A5A"/>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5D57484"/>
    <w:multiLevelType w:val="hybridMultilevel"/>
    <w:tmpl w:val="0B68E4F6"/>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1C7571"/>
    <w:multiLevelType w:val="hybridMultilevel"/>
    <w:tmpl w:val="6B98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9"/>
  </w:num>
  <w:num w:numId="9">
    <w:abstractNumId w:val="8"/>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93C"/>
    <w:rsid w:val="000053A3"/>
    <w:rsid w:val="00006E86"/>
    <w:rsid w:val="00013C42"/>
    <w:rsid w:val="00033397"/>
    <w:rsid w:val="00040095"/>
    <w:rsid w:val="00045E4A"/>
    <w:rsid w:val="00046FA3"/>
    <w:rsid w:val="0004762F"/>
    <w:rsid w:val="00056EC9"/>
    <w:rsid w:val="0005787D"/>
    <w:rsid w:val="00062323"/>
    <w:rsid w:val="00064EDA"/>
    <w:rsid w:val="00066B4A"/>
    <w:rsid w:val="00071CFD"/>
    <w:rsid w:val="000738F8"/>
    <w:rsid w:val="00080512"/>
    <w:rsid w:val="00090468"/>
    <w:rsid w:val="000A524C"/>
    <w:rsid w:val="000B0A78"/>
    <w:rsid w:val="000B1B63"/>
    <w:rsid w:val="000B2C4D"/>
    <w:rsid w:val="000B6740"/>
    <w:rsid w:val="000B6877"/>
    <w:rsid w:val="000B7BCF"/>
    <w:rsid w:val="000C5061"/>
    <w:rsid w:val="000C522B"/>
    <w:rsid w:val="000D58AB"/>
    <w:rsid w:val="000E030A"/>
    <w:rsid w:val="000E1CA9"/>
    <w:rsid w:val="000E5EF3"/>
    <w:rsid w:val="000F6C1B"/>
    <w:rsid w:val="001021E3"/>
    <w:rsid w:val="00112F1A"/>
    <w:rsid w:val="00122147"/>
    <w:rsid w:val="00123B34"/>
    <w:rsid w:val="0013349F"/>
    <w:rsid w:val="00137A2C"/>
    <w:rsid w:val="00144650"/>
    <w:rsid w:val="00145075"/>
    <w:rsid w:val="00150EF0"/>
    <w:rsid w:val="00154731"/>
    <w:rsid w:val="00155D33"/>
    <w:rsid w:val="001726AE"/>
    <w:rsid w:val="001741A0"/>
    <w:rsid w:val="00175A04"/>
    <w:rsid w:val="00175FA0"/>
    <w:rsid w:val="001774F0"/>
    <w:rsid w:val="00177997"/>
    <w:rsid w:val="00177CD3"/>
    <w:rsid w:val="00194CD0"/>
    <w:rsid w:val="001A05EA"/>
    <w:rsid w:val="001B49C9"/>
    <w:rsid w:val="001C4F79"/>
    <w:rsid w:val="001D0089"/>
    <w:rsid w:val="001D0E82"/>
    <w:rsid w:val="001D119D"/>
    <w:rsid w:val="001E6AE1"/>
    <w:rsid w:val="001F168B"/>
    <w:rsid w:val="001F1C44"/>
    <w:rsid w:val="001F4893"/>
    <w:rsid w:val="001F7831"/>
    <w:rsid w:val="00200916"/>
    <w:rsid w:val="00204045"/>
    <w:rsid w:val="0020712B"/>
    <w:rsid w:val="002134EF"/>
    <w:rsid w:val="0022606D"/>
    <w:rsid w:val="00231728"/>
    <w:rsid w:val="00232224"/>
    <w:rsid w:val="00235C7B"/>
    <w:rsid w:val="00241C3B"/>
    <w:rsid w:val="00246DCA"/>
    <w:rsid w:val="0025666C"/>
    <w:rsid w:val="002610D8"/>
    <w:rsid w:val="00266F8B"/>
    <w:rsid w:val="00270A2B"/>
    <w:rsid w:val="002747EC"/>
    <w:rsid w:val="002763ED"/>
    <w:rsid w:val="00277079"/>
    <w:rsid w:val="00283076"/>
    <w:rsid w:val="0028353C"/>
    <w:rsid w:val="002855BF"/>
    <w:rsid w:val="0028605B"/>
    <w:rsid w:val="00297793"/>
    <w:rsid w:val="002A6112"/>
    <w:rsid w:val="002A67A1"/>
    <w:rsid w:val="002A7677"/>
    <w:rsid w:val="002B2B64"/>
    <w:rsid w:val="002B4650"/>
    <w:rsid w:val="002C63E8"/>
    <w:rsid w:val="002F0D22"/>
    <w:rsid w:val="002F3703"/>
    <w:rsid w:val="003172DC"/>
    <w:rsid w:val="00317AB3"/>
    <w:rsid w:val="00325617"/>
    <w:rsid w:val="00325AE3"/>
    <w:rsid w:val="00325D53"/>
    <w:rsid w:val="00326069"/>
    <w:rsid w:val="00336A3A"/>
    <w:rsid w:val="0035462D"/>
    <w:rsid w:val="00364B41"/>
    <w:rsid w:val="00364DC9"/>
    <w:rsid w:val="00390FB1"/>
    <w:rsid w:val="00391DCB"/>
    <w:rsid w:val="003955F9"/>
    <w:rsid w:val="003A41EF"/>
    <w:rsid w:val="003B20C0"/>
    <w:rsid w:val="003B40AD"/>
    <w:rsid w:val="003C4E37"/>
    <w:rsid w:val="003C5455"/>
    <w:rsid w:val="003E16BE"/>
    <w:rsid w:val="003F4E28"/>
    <w:rsid w:val="004006E8"/>
    <w:rsid w:val="00401855"/>
    <w:rsid w:val="0040331B"/>
    <w:rsid w:val="0043279D"/>
    <w:rsid w:val="00436604"/>
    <w:rsid w:val="00443E19"/>
    <w:rsid w:val="004460E0"/>
    <w:rsid w:val="0045687B"/>
    <w:rsid w:val="00465587"/>
    <w:rsid w:val="00477455"/>
    <w:rsid w:val="00481C82"/>
    <w:rsid w:val="00481DD6"/>
    <w:rsid w:val="0048427A"/>
    <w:rsid w:val="0048729C"/>
    <w:rsid w:val="0049291F"/>
    <w:rsid w:val="004A1213"/>
    <w:rsid w:val="004A1F7B"/>
    <w:rsid w:val="004C44D2"/>
    <w:rsid w:val="004D3578"/>
    <w:rsid w:val="004D380D"/>
    <w:rsid w:val="004D5BF0"/>
    <w:rsid w:val="004E17CA"/>
    <w:rsid w:val="004E213A"/>
    <w:rsid w:val="004E6C9A"/>
    <w:rsid w:val="004F03C8"/>
    <w:rsid w:val="004F3B29"/>
    <w:rsid w:val="00502C9E"/>
    <w:rsid w:val="00503171"/>
    <w:rsid w:val="00506C28"/>
    <w:rsid w:val="00512725"/>
    <w:rsid w:val="0052679E"/>
    <w:rsid w:val="00531E15"/>
    <w:rsid w:val="00534DA0"/>
    <w:rsid w:val="00543E6C"/>
    <w:rsid w:val="00545841"/>
    <w:rsid w:val="00550365"/>
    <w:rsid w:val="00551448"/>
    <w:rsid w:val="00552C29"/>
    <w:rsid w:val="00553362"/>
    <w:rsid w:val="00553C79"/>
    <w:rsid w:val="005540D7"/>
    <w:rsid w:val="00555D99"/>
    <w:rsid w:val="00563F49"/>
    <w:rsid w:val="00564953"/>
    <w:rsid w:val="00565087"/>
    <w:rsid w:val="0056573F"/>
    <w:rsid w:val="00566433"/>
    <w:rsid w:val="0059538D"/>
    <w:rsid w:val="00595F23"/>
    <w:rsid w:val="005B0535"/>
    <w:rsid w:val="005B3296"/>
    <w:rsid w:val="005B4DDC"/>
    <w:rsid w:val="005B719F"/>
    <w:rsid w:val="005D645D"/>
    <w:rsid w:val="005D6B38"/>
    <w:rsid w:val="005E7262"/>
    <w:rsid w:val="005F0F7C"/>
    <w:rsid w:val="00611566"/>
    <w:rsid w:val="00616831"/>
    <w:rsid w:val="00623172"/>
    <w:rsid w:val="0062445A"/>
    <w:rsid w:val="00626B3E"/>
    <w:rsid w:val="00646D99"/>
    <w:rsid w:val="00656910"/>
    <w:rsid w:val="00685101"/>
    <w:rsid w:val="006905F0"/>
    <w:rsid w:val="00695F4B"/>
    <w:rsid w:val="006C105E"/>
    <w:rsid w:val="006C6031"/>
    <w:rsid w:val="006C66D8"/>
    <w:rsid w:val="006D1E24"/>
    <w:rsid w:val="006D5547"/>
    <w:rsid w:val="006E1417"/>
    <w:rsid w:val="006F0FB9"/>
    <w:rsid w:val="006F5718"/>
    <w:rsid w:val="006F6A2C"/>
    <w:rsid w:val="006F6F9B"/>
    <w:rsid w:val="0070383E"/>
    <w:rsid w:val="00710201"/>
    <w:rsid w:val="00711E4A"/>
    <w:rsid w:val="00712381"/>
    <w:rsid w:val="00714C91"/>
    <w:rsid w:val="007342B5"/>
    <w:rsid w:val="00734A5B"/>
    <w:rsid w:val="00744E76"/>
    <w:rsid w:val="007461E9"/>
    <w:rsid w:val="0075098D"/>
    <w:rsid w:val="00757D40"/>
    <w:rsid w:val="007628FA"/>
    <w:rsid w:val="00765CD3"/>
    <w:rsid w:val="00767286"/>
    <w:rsid w:val="00781F0F"/>
    <w:rsid w:val="0078727C"/>
    <w:rsid w:val="0078745C"/>
    <w:rsid w:val="0079049D"/>
    <w:rsid w:val="0079166A"/>
    <w:rsid w:val="00793DC5"/>
    <w:rsid w:val="007B18D8"/>
    <w:rsid w:val="007C095F"/>
    <w:rsid w:val="007C2DD0"/>
    <w:rsid w:val="007C3121"/>
    <w:rsid w:val="007C4663"/>
    <w:rsid w:val="007C7F11"/>
    <w:rsid w:val="007D612E"/>
    <w:rsid w:val="007E2860"/>
    <w:rsid w:val="007F6A3A"/>
    <w:rsid w:val="008028A4"/>
    <w:rsid w:val="00803054"/>
    <w:rsid w:val="00811CD0"/>
    <w:rsid w:val="00812741"/>
    <w:rsid w:val="00813245"/>
    <w:rsid w:val="0082785C"/>
    <w:rsid w:val="00831046"/>
    <w:rsid w:val="00834C52"/>
    <w:rsid w:val="00836F2D"/>
    <w:rsid w:val="00844047"/>
    <w:rsid w:val="00850A17"/>
    <w:rsid w:val="008602D8"/>
    <w:rsid w:val="00860CBD"/>
    <w:rsid w:val="00867366"/>
    <w:rsid w:val="00870A93"/>
    <w:rsid w:val="008768CA"/>
    <w:rsid w:val="00877EF9"/>
    <w:rsid w:val="00880559"/>
    <w:rsid w:val="00882438"/>
    <w:rsid w:val="008A4118"/>
    <w:rsid w:val="008A56EC"/>
    <w:rsid w:val="008B35B0"/>
    <w:rsid w:val="008B4887"/>
    <w:rsid w:val="008B5306"/>
    <w:rsid w:val="008B56FB"/>
    <w:rsid w:val="008B69AA"/>
    <w:rsid w:val="008C3A7D"/>
    <w:rsid w:val="008D2E4D"/>
    <w:rsid w:val="008D3E75"/>
    <w:rsid w:val="008E27EF"/>
    <w:rsid w:val="008E7D78"/>
    <w:rsid w:val="008F396F"/>
    <w:rsid w:val="0090271F"/>
    <w:rsid w:val="00902DB9"/>
    <w:rsid w:val="0090466A"/>
    <w:rsid w:val="00925773"/>
    <w:rsid w:val="00925EE4"/>
    <w:rsid w:val="00926E73"/>
    <w:rsid w:val="009304A2"/>
    <w:rsid w:val="00936071"/>
    <w:rsid w:val="00937855"/>
    <w:rsid w:val="00940212"/>
    <w:rsid w:val="00942EC2"/>
    <w:rsid w:val="00943B93"/>
    <w:rsid w:val="00953D9F"/>
    <w:rsid w:val="00954DFD"/>
    <w:rsid w:val="00955223"/>
    <w:rsid w:val="00961B32"/>
    <w:rsid w:val="00962509"/>
    <w:rsid w:val="00970DB3"/>
    <w:rsid w:val="00974BB0"/>
    <w:rsid w:val="00977F7B"/>
    <w:rsid w:val="00984E58"/>
    <w:rsid w:val="009A0AF3"/>
    <w:rsid w:val="009A6592"/>
    <w:rsid w:val="009B07CD"/>
    <w:rsid w:val="009C19E9"/>
    <w:rsid w:val="009C29B0"/>
    <w:rsid w:val="009D064C"/>
    <w:rsid w:val="009D69D0"/>
    <w:rsid w:val="009D74A6"/>
    <w:rsid w:val="009E7698"/>
    <w:rsid w:val="009F5877"/>
    <w:rsid w:val="009F70A5"/>
    <w:rsid w:val="00A00695"/>
    <w:rsid w:val="00A018CE"/>
    <w:rsid w:val="00A10F02"/>
    <w:rsid w:val="00A204CA"/>
    <w:rsid w:val="00A2181B"/>
    <w:rsid w:val="00A21EF3"/>
    <w:rsid w:val="00A24350"/>
    <w:rsid w:val="00A41E66"/>
    <w:rsid w:val="00A42C75"/>
    <w:rsid w:val="00A44F8C"/>
    <w:rsid w:val="00A45B0C"/>
    <w:rsid w:val="00A534CD"/>
    <w:rsid w:val="00A53724"/>
    <w:rsid w:val="00A6222B"/>
    <w:rsid w:val="00A62A42"/>
    <w:rsid w:val="00A71D9E"/>
    <w:rsid w:val="00A7338B"/>
    <w:rsid w:val="00A76FB3"/>
    <w:rsid w:val="00A82346"/>
    <w:rsid w:val="00A9671C"/>
    <w:rsid w:val="00AA1553"/>
    <w:rsid w:val="00AB66AE"/>
    <w:rsid w:val="00AC3ABA"/>
    <w:rsid w:val="00AD19B1"/>
    <w:rsid w:val="00AD4C65"/>
    <w:rsid w:val="00AF1BD6"/>
    <w:rsid w:val="00B03BE9"/>
    <w:rsid w:val="00B04200"/>
    <w:rsid w:val="00B05380"/>
    <w:rsid w:val="00B05962"/>
    <w:rsid w:val="00B11E65"/>
    <w:rsid w:val="00B15449"/>
    <w:rsid w:val="00B2098B"/>
    <w:rsid w:val="00B2190B"/>
    <w:rsid w:val="00B27303"/>
    <w:rsid w:val="00B305D5"/>
    <w:rsid w:val="00B345CA"/>
    <w:rsid w:val="00B451EA"/>
    <w:rsid w:val="00B47FD1"/>
    <w:rsid w:val="00B516BB"/>
    <w:rsid w:val="00B518F2"/>
    <w:rsid w:val="00B52328"/>
    <w:rsid w:val="00B618C6"/>
    <w:rsid w:val="00B84DB2"/>
    <w:rsid w:val="00B86C77"/>
    <w:rsid w:val="00BA2D46"/>
    <w:rsid w:val="00BA4224"/>
    <w:rsid w:val="00BB250B"/>
    <w:rsid w:val="00BC3555"/>
    <w:rsid w:val="00BD6822"/>
    <w:rsid w:val="00BD769F"/>
    <w:rsid w:val="00BE522F"/>
    <w:rsid w:val="00BE5FE3"/>
    <w:rsid w:val="00BF45F7"/>
    <w:rsid w:val="00C0105E"/>
    <w:rsid w:val="00C03017"/>
    <w:rsid w:val="00C113C7"/>
    <w:rsid w:val="00C12B51"/>
    <w:rsid w:val="00C2037D"/>
    <w:rsid w:val="00C24650"/>
    <w:rsid w:val="00C25465"/>
    <w:rsid w:val="00C33034"/>
    <w:rsid w:val="00C33079"/>
    <w:rsid w:val="00C33657"/>
    <w:rsid w:val="00C4068D"/>
    <w:rsid w:val="00C44959"/>
    <w:rsid w:val="00C55569"/>
    <w:rsid w:val="00C60807"/>
    <w:rsid w:val="00C7275F"/>
    <w:rsid w:val="00C748BE"/>
    <w:rsid w:val="00C8020A"/>
    <w:rsid w:val="00C80397"/>
    <w:rsid w:val="00C8078B"/>
    <w:rsid w:val="00C80C46"/>
    <w:rsid w:val="00C82B8A"/>
    <w:rsid w:val="00C83A13"/>
    <w:rsid w:val="00C9068C"/>
    <w:rsid w:val="00C92967"/>
    <w:rsid w:val="00C930AD"/>
    <w:rsid w:val="00C9758E"/>
    <w:rsid w:val="00CA1A56"/>
    <w:rsid w:val="00CA3D0C"/>
    <w:rsid w:val="00CA42F5"/>
    <w:rsid w:val="00CA50C0"/>
    <w:rsid w:val="00CA654B"/>
    <w:rsid w:val="00CA6D56"/>
    <w:rsid w:val="00CA793A"/>
    <w:rsid w:val="00CB72B8"/>
    <w:rsid w:val="00CD4116"/>
    <w:rsid w:val="00CD4C7B"/>
    <w:rsid w:val="00CF5C46"/>
    <w:rsid w:val="00D00D95"/>
    <w:rsid w:val="00D05738"/>
    <w:rsid w:val="00D1051F"/>
    <w:rsid w:val="00D33BE3"/>
    <w:rsid w:val="00D3792D"/>
    <w:rsid w:val="00D46BB4"/>
    <w:rsid w:val="00D55E47"/>
    <w:rsid w:val="00D62E19"/>
    <w:rsid w:val="00D6554F"/>
    <w:rsid w:val="00D67CD1"/>
    <w:rsid w:val="00D738D6"/>
    <w:rsid w:val="00D80795"/>
    <w:rsid w:val="00D854BE"/>
    <w:rsid w:val="00D87E00"/>
    <w:rsid w:val="00D9134D"/>
    <w:rsid w:val="00D96D11"/>
    <w:rsid w:val="00DA1A8E"/>
    <w:rsid w:val="00DA7A03"/>
    <w:rsid w:val="00DB0DB8"/>
    <w:rsid w:val="00DB1818"/>
    <w:rsid w:val="00DB276A"/>
    <w:rsid w:val="00DC2DA0"/>
    <w:rsid w:val="00DC309B"/>
    <w:rsid w:val="00DC4DA2"/>
    <w:rsid w:val="00DE2273"/>
    <w:rsid w:val="00DE2AF5"/>
    <w:rsid w:val="00DE49EC"/>
    <w:rsid w:val="00E01485"/>
    <w:rsid w:val="00E07371"/>
    <w:rsid w:val="00E25789"/>
    <w:rsid w:val="00E4531A"/>
    <w:rsid w:val="00E4595E"/>
    <w:rsid w:val="00E46C08"/>
    <w:rsid w:val="00E471CF"/>
    <w:rsid w:val="00E47CA3"/>
    <w:rsid w:val="00E51345"/>
    <w:rsid w:val="00E62835"/>
    <w:rsid w:val="00E62E6F"/>
    <w:rsid w:val="00E71249"/>
    <w:rsid w:val="00E75926"/>
    <w:rsid w:val="00E75F55"/>
    <w:rsid w:val="00E77247"/>
    <w:rsid w:val="00E77645"/>
    <w:rsid w:val="00E83697"/>
    <w:rsid w:val="00E85C17"/>
    <w:rsid w:val="00E943C4"/>
    <w:rsid w:val="00E95E1E"/>
    <w:rsid w:val="00EA387B"/>
    <w:rsid w:val="00EB1708"/>
    <w:rsid w:val="00EB3D0E"/>
    <w:rsid w:val="00EC4A25"/>
    <w:rsid w:val="00ED2D8F"/>
    <w:rsid w:val="00ED34B1"/>
    <w:rsid w:val="00EE0634"/>
    <w:rsid w:val="00EE309B"/>
    <w:rsid w:val="00F01FD9"/>
    <w:rsid w:val="00F025A2"/>
    <w:rsid w:val="00F07388"/>
    <w:rsid w:val="00F17544"/>
    <w:rsid w:val="00F2026E"/>
    <w:rsid w:val="00F2210A"/>
    <w:rsid w:val="00F224AD"/>
    <w:rsid w:val="00F238C1"/>
    <w:rsid w:val="00F24A15"/>
    <w:rsid w:val="00F27B6A"/>
    <w:rsid w:val="00F3646D"/>
    <w:rsid w:val="00F37743"/>
    <w:rsid w:val="00F468C1"/>
    <w:rsid w:val="00F54A3D"/>
    <w:rsid w:val="00F54CB0"/>
    <w:rsid w:val="00F64281"/>
    <w:rsid w:val="00F64D83"/>
    <w:rsid w:val="00F653B8"/>
    <w:rsid w:val="00F67B95"/>
    <w:rsid w:val="00F71B89"/>
    <w:rsid w:val="00F7353C"/>
    <w:rsid w:val="00F76F8F"/>
    <w:rsid w:val="00F85E8B"/>
    <w:rsid w:val="00F868A4"/>
    <w:rsid w:val="00F87923"/>
    <w:rsid w:val="00F87CF9"/>
    <w:rsid w:val="00F92D67"/>
    <w:rsid w:val="00F941DF"/>
    <w:rsid w:val="00F964CB"/>
    <w:rsid w:val="00FA1266"/>
    <w:rsid w:val="00FB36FA"/>
    <w:rsid w:val="00FC1192"/>
    <w:rsid w:val="00FC6CB3"/>
    <w:rsid w:val="00FD3180"/>
    <w:rsid w:val="00FD7404"/>
    <w:rsid w:val="00FE251B"/>
    <w:rsid w:val="00FE2B08"/>
    <w:rsid w:val="00FE74F7"/>
    <w:rsid w:val="25B501C1"/>
    <w:rsid w:val="2B3FB30E"/>
    <w:rsid w:val="69D9B6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69744DE5"/>
  <w15:chartTrackingRefBased/>
  <w15:docId w15:val="{E3F3DBB5-646C-47C8-BDC3-6384089A7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20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D0089"/>
    <w:rPr>
      <w:rFonts w:ascii="Arial" w:hAnsi="Arial"/>
      <w:b/>
      <w:lang w:eastAsia="en-US"/>
    </w:rPr>
  </w:style>
  <w:style w:type="character" w:styleId="CommentReference">
    <w:name w:val="annotation reference"/>
    <w:basedOn w:val="DefaultParagraphFont"/>
    <w:rsid w:val="00E75926"/>
    <w:rPr>
      <w:sz w:val="16"/>
      <w:szCs w:val="16"/>
    </w:rPr>
  </w:style>
  <w:style w:type="paragraph" w:styleId="CommentText">
    <w:name w:val="annotation text"/>
    <w:basedOn w:val="Normal"/>
    <w:link w:val="CommentTextChar"/>
    <w:rsid w:val="00E75926"/>
  </w:style>
  <w:style w:type="character" w:customStyle="1" w:styleId="CommentTextChar">
    <w:name w:val="Comment Text Char"/>
    <w:basedOn w:val="DefaultParagraphFont"/>
    <w:link w:val="CommentText"/>
    <w:rsid w:val="00E75926"/>
    <w:rPr>
      <w:lang w:eastAsia="en-US"/>
    </w:rPr>
  </w:style>
  <w:style w:type="paragraph" w:styleId="CommentSubject">
    <w:name w:val="annotation subject"/>
    <w:basedOn w:val="CommentText"/>
    <w:next w:val="CommentText"/>
    <w:link w:val="CommentSubjectChar"/>
    <w:rsid w:val="00E75926"/>
    <w:rPr>
      <w:b/>
      <w:bCs/>
    </w:rPr>
  </w:style>
  <w:style w:type="character" w:customStyle="1" w:styleId="CommentSubjectChar">
    <w:name w:val="Comment Subject Char"/>
    <w:basedOn w:val="CommentTextChar"/>
    <w:link w:val="CommentSubject"/>
    <w:rsid w:val="00E75926"/>
    <w:rPr>
      <w:b/>
      <w:bCs/>
      <w:lang w:eastAsia="en-US"/>
    </w:rPr>
  </w:style>
  <w:style w:type="paragraph" w:styleId="ListParagraph">
    <w:name w:val="List Paragraph"/>
    <w:basedOn w:val="Normal"/>
    <w:uiPriority w:val="34"/>
    <w:qFormat/>
    <w:rsid w:val="000B0A78"/>
    <w:pPr>
      <w:ind w:left="720"/>
      <w:contextualSpacing/>
    </w:pPr>
  </w:style>
  <w:style w:type="paragraph" w:customStyle="1" w:styleId="Agreement">
    <w:name w:val="Agreement"/>
    <w:basedOn w:val="Normal"/>
    <w:next w:val="Normal"/>
    <w:rsid w:val="007F6A3A"/>
    <w:pPr>
      <w:numPr>
        <w:numId w:val="9"/>
      </w:numPr>
      <w:spacing w:before="60" w:after="0"/>
    </w:pPr>
    <w:rPr>
      <w:rFonts w:ascii="Arial" w:eastAsia="MS Mincho" w:hAnsi="Arial"/>
      <w:b/>
      <w:szCs w:val="24"/>
      <w:lang w:eastAsia="en-GB"/>
    </w:rPr>
  </w:style>
  <w:style w:type="character" w:customStyle="1" w:styleId="B1Zchn">
    <w:name w:val="B1 Zchn"/>
    <w:link w:val="B1"/>
    <w:rsid w:val="00071CFD"/>
    <w:rPr>
      <w:lang w:eastAsia="en-US"/>
    </w:rPr>
  </w:style>
  <w:style w:type="character" w:styleId="Strong">
    <w:name w:val="Strong"/>
    <w:uiPriority w:val="22"/>
    <w:qFormat/>
    <w:rsid w:val="00071C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14542">
      <w:bodyDiv w:val="1"/>
      <w:marLeft w:val="0"/>
      <w:marRight w:val="0"/>
      <w:marTop w:val="0"/>
      <w:marBottom w:val="0"/>
      <w:divBdr>
        <w:top w:val="none" w:sz="0" w:space="0" w:color="auto"/>
        <w:left w:val="none" w:sz="0" w:space="0" w:color="auto"/>
        <w:bottom w:val="none" w:sz="0" w:space="0" w:color="auto"/>
        <w:right w:val="none" w:sz="0" w:space="0" w:color="auto"/>
      </w:divBdr>
      <w:divsChild>
        <w:div w:id="322587647">
          <w:marLeft w:val="0"/>
          <w:marRight w:val="0"/>
          <w:marTop w:val="0"/>
          <w:marBottom w:val="0"/>
          <w:divBdr>
            <w:top w:val="none" w:sz="0" w:space="0" w:color="auto"/>
            <w:left w:val="none" w:sz="0" w:space="0" w:color="auto"/>
            <w:bottom w:val="none" w:sz="0" w:space="0" w:color="auto"/>
            <w:right w:val="none" w:sz="0" w:space="0" w:color="auto"/>
          </w:divBdr>
          <w:divsChild>
            <w:div w:id="1707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5151606">
      <w:bodyDiv w:val="1"/>
      <w:marLeft w:val="0"/>
      <w:marRight w:val="0"/>
      <w:marTop w:val="0"/>
      <w:marBottom w:val="0"/>
      <w:divBdr>
        <w:top w:val="none" w:sz="0" w:space="0" w:color="auto"/>
        <w:left w:val="none" w:sz="0" w:space="0" w:color="auto"/>
        <w:bottom w:val="none" w:sz="0" w:space="0" w:color="auto"/>
        <w:right w:val="none" w:sz="0" w:space="0" w:color="auto"/>
      </w:divBdr>
      <w:divsChild>
        <w:div w:id="1009135511">
          <w:marLeft w:val="0"/>
          <w:marRight w:val="0"/>
          <w:marTop w:val="0"/>
          <w:marBottom w:val="0"/>
          <w:divBdr>
            <w:top w:val="none" w:sz="0" w:space="0" w:color="auto"/>
            <w:left w:val="none" w:sz="0" w:space="0" w:color="auto"/>
            <w:bottom w:val="none" w:sz="0" w:space="0" w:color="auto"/>
            <w:right w:val="none" w:sz="0" w:space="0" w:color="auto"/>
          </w:divBdr>
          <w:divsChild>
            <w:div w:id="45287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85839">
      <w:bodyDiv w:val="1"/>
      <w:marLeft w:val="0"/>
      <w:marRight w:val="0"/>
      <w:marTop w:val="0"/>
      <w:marBottom w:val="0"/>
      <w:divBdr>
        <w:top w:val="none" w:sz="0" w:space="0" w:color="auto"/>
        <w:left w:val="none" w:sz="0" w:space="0" w:color="auto"/>
        <w:bottom w:val="none" w:sz="0" w:space="0" w:color="auto"/>
        <w:right w:val="none" w:sz="0" w:space="0" w:color="auto"/>
      </w:divBdr>
      <w:divsChild>
        <w:div w:id="1330791882">
          <w:marLeft w:val="0"/>
          <w:marRight w:val="0"/>
          <w:marTop w:val="0"/>
          <w:marBottom w:val="0"/>
          <w:divBdr>
            <w:top w:val="none" w:sz="0" w:space="0" w:color="auto"/>
            <w:left w:val="none" w:sz="0" w:space="0" w:color="auto"/>
            <w:bottom w:val="none" w:sz="0" w:space="0" w:color="auto"/>
            <w:right w:val="none" w:sz="0" w:space="0" w:color="auto"/>
          </w:divBdr>
          <w:divsChild>
            <w:div w:id="59533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5AIRPNAIUNRU-859666464-5125</_dlc_DocId>
    <_dlc_DocIdUrl xmlns="71c5aaf6-e6ce-465b-b873-5148d2a4c105">
      <Url>https://nokia.sharepoint.com/sites/c5g/e2earch/_layouts/15/DocIdRedir.aspx?ID=5AIRPNAIUNRU-859666464-5125</Url>
      <Description>5AIRPNAIUNRU-859666464-5125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71c5aaf6-e6ce-465b-b873-5148d2a4c105"/>
    <ds:schemaRef ds:uri="http://purl.org/dc/dcmitype/"/>
    <ds:schemaRef ds:uri="http://www.w3.org/XML/1998/namespace"/>
    <ds:schemaRef ds:uri="http://schemas.openxmlformats.org/package/2006/metadata/core-properties"/>
    <ds:schemaRef ds:uri="83f22d2f-d16e-4be6-ad4f-29fa0b067c3c"/>
    <ds:schemaRef ds:uri="a3840f4f-04be-43d1-b2ef-6ff1382503c7"/>
    <ds:schemaRef ds:uri="3b34c8f0-1ef5-4d1e-bb66-517ce7fe7356"/>
    <ds:schemaRef ds:uri="http://purl.org/dc/te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98</TotalTime>
  <Pages>3</Pages>
  <Words>1308</Words>
  <Characters>5987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Koziol, Dawid (Nokia - PL/Wroclaw)</cp:lastModifiedBy>
  <cp:revision>12</cp:revision>
  <dcterms:created xsi:type="dcterms:W3CDTF">2019-05-01T17:12:00Z</dcterms:created>
  <dcterms:modified xsi:type="dcterms:W3CDTF">2019-05-02T18:31:00Z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b21729fb-626d-4f67-8d57-ff31fc35c3de</vt:lpwstr>
  </property>
</Properties>
</file>